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73597" w14:textId="77777777" w:rsidR="00212093" w:rsidRDefault="00212093" w:rsidP="00212093">
      <w:pPr>
        <w:pStyle w:val="NoSpacing"/>
        <w:jc w:val="right"/>
      </w:pPr>
      <w:r>
        <w:t>Name: __________________</w:t>
      </w:r>
    </w:p>
    <w:p w14:paraId="2CFFB9E6" w14:textId="77777777" w:rsidR="00212093" w:rsidRDefault="00212093" w:rsidP="00212093">
      <w:pPr>
        <w:pStyle w:val="NoSpacing"/>
        <w:jc w:val="right"/>
      </w:pPr>
      <w:r>
        <w:t>Period: __________________</w:t>
      </w:r>
    </w:p>
    <w:p w14:paraId="03EB5499" w14:textId="16ADBD2D" w:rsidR="005B549F" w:rsidRDefault="00E75A06" w:rsidP="00464C0D">
      <w:pPr>
        <w:pStyle w:val="Title"/>
      </w:pPr>
      <w:r>
        <w:t xml:space="preserve">Setting </w:t>
      </w:r>
      <w:r w:rsidR="00DC59D2">
        <w:t>F</w:t>
      </w:r>
      <w:r>
        <w:t xml:space="preserve">orms to </w:t>
      </w:r>
      <w:r w:rsidR="00DC59D2">
        <w:t>G</w:t>
      </w:r>
      <w:r>
        <w:t>rade</w:t>
      </w:r>
    </w:p>
    <w:p w14:paraId="3EDE3FDC" w14:textId="7699AF2C" w:rsidR="00DC59D2" w:rsidRDefault="005D16B1" w:rsidP="00DC59D2">
      <w:r>
        <w:t>Concrete forms must be set level for buildings and with a grade or slope when drainage is desired.   The process is the same.   If building level forms then the elevation at all locations along the forms will be the same.   If setting forms for a dr</w:t>
      </w:r>
      <w:r w:rsidR="00CB404F">
        <w:t xml:space="preserve">iveway, hog pen, or similar project then a grade is calculated based on the “fall” in inches over the distance of the concrete slab.   The fall is usually given as inches per foot.  </w:t>
      </w:r>
      <w:r w:rsidR="00807F4B">
        <w:t xml:space="preserve">Note that we don’t care about the actual elevation of the slab only the relative difference. </w:t>
      </w:r>
    </w:p>
    <w:p w14:paraId="129809CD" w14:textId="760BD459" w:rsidR="00DC59D2" w:rsidRPr="00DC59D2" w:rsidRDefault="00DC59D2" w:rsidP="00DC59D2">
      <w:pPr>
        <w:sectPr w:rsidR="00DC59D2" w:rsidRPr="00DC59D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77AC0328" w14:textId="08D77CB0" w:rsidR="00E75A06" w:rsidRDefault="00E75A06" w:rsidP="00464C0D">
      <w:pPr>
        <w:pStyle w:val="Heading1"/>
      </w:pPr>
      <w:r>
        <w:t>Materials:</w:t>
      </w:r>
    </w:p>
    <w:p w14:paraId="4DD72AF4" w14:textId="429BF19C" w:rsidR="00E75A06" w:rsidRDefault="00E75A06" w:rsidP="00726CDC">
      <w:pPr>
        <w:pStyle w:val="NoSpacing"/>
      </w:pPr>
      <w:r>
        <w:t>4 steel form stakes</w:t>
      </w:r>
    </w:p>
    <w:p w14:paraId="7390BB38" w14:textId="01AB2A3F" w:rsidR="00E75A06" w:rsidRDefault="00E75A06" w:rsidP="00726CDC">
      <w:pPr>
        <w:pStyle w:val="NoSpacing"/>
      </w:pPr>
      <w:r>
        <w:t>2 – 2x4x12’</w:t>
      </w:r>
    </w:p>
    <w:p w14:paraId="1E806C36" w14:textId="6BBC92E7" w:rsidR="00E75A06" w:rsidRDefault="00E75A06" w:rsidP="00726CDC">
      <w:pPr>
        <w:pStyle w:val="NoSpacing"/>
      </w:pPr>
      <w:r>
        <w:t>2 – 2x4x16’</w:t>
      </w:r>
    </w:p>
    <w:p w14:paraId="3C5CA007" w14:textId="0807F96F" w:rsidR="00E75A06" w:rsidRDefault="00E75A06" w:rsidP="00726CDC">
      <w:pPr>
        <w:pStyle w:val="NoSpacing"/>
      </w:pPr>
      <w:r>
        <w:t>16d duplex nails</w:t>
      </w:r>
      <w:r w:rsidR="00266CF0">
        <w:t xml:space="preserve"> or 3” screws</w:t>
      </w:r>
    </w:p>
    <w:p w14:paraId="09EEB571" w14:textId="4A965DF9" w:rsidR="00E75A06" w:rsidRDefault="00E75A06" w:rsidP="00726CDC">
      <w:pPr>
        <w:pStyle w:val="NoSpacing"/>
      </w:pPr>
      <w:r>
        <w:t>8d duplex nails</w:t>
      </w:r>
      <w:r w:rsidR="00266CF0">
        <w:t xml:space="preserve"> or 1 5/8” screws</w:t>
      </w:r>
    </w:p>
    <w:p w14:paraId="62BCBCB3" w14:textId="13871305" w:rsidR="00E75A06" w:rsidRDefault="00E75A06" w:rsidP="00464C0D">
      <w:pPr>
        <w:pStyle w:val="Heading1"/>
      </w:pPr>
      <w:r>
        <w:t>Tools:</w:t>
      </w:r>
    </w:p>
    <w:p w14:paraId="3FF15AE4" w14:textId="18E9A43E" w:rsidR="00E75A06" w:rsidRDefault="00E75A06" w:rsidP="00726CDC">
      <w:pPr>
        <w:pStyle w:val="NoSpacing"/>
      </w:pPr>
      <w:r>
        <w:t>Level and Rod</w:t>
      </w:r>
    </w:p>
    <w:p w14:paraId="564EA089" w14:textId="27F80CEF" w:rsidR="00E75A06" w:rsidRDefault="00E75A06" w:rsidP="00726CDC">
      <w:pPr>
        <w:pStyle w:val="NoSpacing"/>
      </w:pPr>
      <w:r>
        <w:t>Claw Hammer</w:t>
      </w:r>
    </w:p>
    <w:p w14:paraId="72150816" w14:textId="6AF451E0" w:rsidR="00E75A06" w:rsidRDefault="00E75A06" w:rsidP="00726CDC">
      <w:pPr>
        <w:pStyle w:val="NoSpacing"/>
      </w:pPr>
      <w:r>
        <w:t>Engineer’s Hammer</w:t>
      </w:r>
    </w:p>
    <w:p w14:paraId="39F5FF41" w14:textId="2520B862" w:rsidR="00E75A06" w:rsidRDefault="00E75A06" w:rsidP="00726CDC">
      <w:pPr>
        <w:pStyle w:val="NoSpacing"/>
      </w:pPr>
      <w:r>
        <w:t>25’ steel tape</w:t>
      </w:r>
    </w:p>
    <w:p w14:paraId="734E5ED1" w14:textId="4AB83ADE" w:rsidR="00CF1F6C" w:rsidRDefault="00CF1F6C" w:rsidP="00726CDC">
      <w:pPr>
        <w:pStyle w:val="NoSpacing"/>
      </w:pPr>
      <w:r>
        <w:t>Drill/Driver if using screws</w:t>
      </w:r>
    </w:p>
    <w:p w14:paraId="6DBCCB9F" w14:textId="77777777" w:rsidR="00DC59D2" w:rsidRDefault="00DC59D2" w:rsidP="00464C0D">
      <w:pPr>
        <w:pStyle w:val="Heading1"/>
        <w:sectPr w:rsidR="00DC59D2" w:rsidSect="00DC59D2">
          <w:type w:val="continuous"/>
          <w:pgSz w:w="12240" w:h="15840"/>
          <w:pgMar w:top="1440" w:right="1440" w:bottom="1440" w:left="1440" w:header="720" w:footer="720" w:gutter="0"/>
          <w:cols w:num="2" w:space="720"/>
          <w:docGrid w:linePitch="360"/>
        </w:sectPr>
      </w:pPr>
    </w:p>
    <w:p w14:paraId="54C7C82B" w14:textId="55B74588" w:rsidR="00132629" w:rsidRDefault="00132629" w:rsidP="00464C0D">
      <w:pPr>
        <w:pStyle w:val="Heading1"/>
      </w:pPr>
      <w:r>
        <w:t>Computing the “</w:t>
      </w:r>
      <w:r w:rsidR="00726CDC">
        <w:t>F</w:t>
      </w:r>
      <w:r>
        <w:t>all”</w:t>
      </w:r>
    </w:p>
    <w:p w14:paraId="465418FD" w14:textId="3D253902" w:rsidR="00132629" w:rsidRDefault="00132629">
      <w:r>
        <w:t xml:space="preserve">We desire a slope </w:t>
      </w:r>
      <w:r w:rsidR="00CB404F">
        <w:t xml:space="preserve">or fall </w:t>
      </w:r>
      <w:r>
        <w:t>of the concrete slab to be ¼” per foot</w:t>
      </w:r>
      <w:r w:rsidR="00726CDC">
        <w:t xml:space="preserve"> for drainage</w:t>
      </w:r>
      <w:r>
        <w:t>.   The slab is 16’ long.  To determine the fall multiply the slope by the distance.  In this case:</w:t>
      </w:r>
    </w:p>
    <w:p w14:paraId="5289E053" w14:textId="55737FDC" w:rsidR="00132629" w:rsidRDefault="00132629" w:rsidP="00464C0D">
      <w:pPr>
        <w:tabs>
          <w:tab w:val="right" w:pos="9360"/>
        </w:tabs>
      </w:pPr>
      <w:r>
        <w:t xml:space="preserve">¼” </w:t>
      </w:r>
      <w:r w:rsidR="00095BE9">
        <w:t>/ Foot X 16’ = 4”</w:t>
      </w:r>
    </w:p>
    <w:p w14:paraId="3166BAA9" w14:textId="3F8390E6" w:rsidR="00E75A06" w:rsidRDefault="00C92568" w:rsidP="00464C0D">
      <w:pPr>
        <w:pStyle w:val="Heading1"/>
      </w:pPr>
      <w:r>
        <w:t>Procedure</w:t>
      </w:r>
      <w:r w:rsidR="00E75A06">
        <w:t>:</w:t>
      </w:r>
    </w:p>
    <w:p w14:paraId="6D35A1FA" w14:textId="622F76C1" w:rsidR="00E75A06" w:rsidRDefault="00E75A06" w:rsidP="00E75A06">
      <w:pPr>
        <w:pStyle w:val="ListParagraph"/>
        <w:numPr>
          <w:ilvl w:val="0"/>
          <w:numId w:val="1"/>
        </w:numPr>
      </w:pPr>
      <w:r>
        <w:t xml:space="preserve">Assemble a 12’x16’ form (interior dimensions will be slightly less).  </w:t>
      </w:r>
    </w:p>
    <w:p w14:paraId="51EBC0B9" w14:textId="5673D91A" w:rsidR="00E75A06" w:rsidRDefault="00E75A06" w:rsidP="00E75A06">
      <w:pPr>
        <w:pStyle w:val="ListParagraph"/>
        <w:numPr>
          <w:ilvl w:val="0"/>
          <w:numId w:val="1"/>
        </w:numPr>
      </w:pPr>
      <w:r>
        <w:t>Layout the form on a patch of grass or other area (irrigated turf makes driving stakes easier</w:t>
      </w:r>
      <w:r w:rsidR="00CB404F">
        <w:t>)</w:t>
      </w:r>
      <w:r>
        <w:t>.</w:t>
      </w:r>
    </w:p>
    <w:p w14:paraId="25FE365F" w14:textId="4D18E7E4" w:rsidR="00E75A06" w:rsidRDefault="00E75A06" w:rsidP="00E75A06">
      <w:pPr>
        <w:pStyle w:val="ListParagraph"/>
        <w:numPr>
          <w:ilvl w:val="0"/>
          <w:numId w:val="1"/>
        </w:numPr>
      </w:pPr>
      <w:r>
        <w:t xml:space="preserve">On the 12 foot side place two </w:t>
      </w:r>
      <w:r w:rsidR="00266CF0">
        <w:t>stakes on the outside of the form</w:t>
      </w:r>
      <w:r w:rsidR="00132629">
        <w:t>, near the corner</w:t>
      </w:r>
      <w:r w:rsidR="00F44C6A">
        <w:t xml:space="preserve"> (A &amp; B)</w:t>
      </w:r>
      <w:r w:rsidR="00132629">
        <w:t>,</w:t>
      </w:r>
      <w:r w:rsidR="00266CF0">
        <w:t xml:space="preserve"> and nail or screw to the form about 6” off the ground.  This will be the “top” of the slab.</w:t>
      </w:r>
    </w:p>
    <w:p w14:paraId="6B9AB161" w14:textId="269DC129" w:rsidR="00266CF0" w:rsidRDefault="00266CF0" w:rsidP="00E75A06">
      <w:pPr>
        <w:pStyle w:val="ListParagraph"/>
        <w:numPr>
          <w:ilvl w:val="0"/>
          <w:numId w:val="1"/>
        </w:numPr>
      </w:pPr>
      <w:r>
        <w:t xml:space="preserve">Using the tape measure </w:t>
      </w:r>
      <w:r w:rsidR="00F44C6A">
        <w:t>diagonally (A-C, B-D)</w:t>
      </w:r>
      <w:r>
        <w:t xml:space="preserve"> across the form and adjust the form until the measurements are equal.  (The form is now square.)</w:t>
      </w:r>
    </w:p>
    <w:p w14:paraId="7A49914E" w14:textId="15D6A74B" w:rsidR="00266CF0" w:rsidRDefault="00266CF0" w:rsidP="00E75A06">
      <w:pPr>
        <w:pStyle w:val="ListParagraph"/>
        <w:numPr>
          <w:ilvl w:val="0"/>
          <w:numId w:val="1"/>
        </w:numPr>
      </w:pPr>
      <w:r>
        <w:t>Place stakes outside of form</w:t>
      </w:r>
      <w:r w:rsidR="00132629">
        <w:t xml:space="preserve"> on the side opposite the first stakes</w:t>
      </w:r>
      <w:r w:rsidR="00F44C6A">
        <w:t xml:space="preserve"> (C&amp;D)</w:t>
      </w:r>
      <w:r w:rsidR="00132629">
        <w:t>.</w:t>
      </w:r>
    </w:p>
    <w:p w14:paraId="0DF72D1A" w14:textId="5802A7F8" w:rsidR="00207B0D" w:rsidRDefault="00207B0D" w:rsidP="00E75A06">
      <w:pPr>
        <w:pStyle w:val="ListParagraph"/>
        <w:numPr>
          <w:ilvl w:val="0"/>
          <w:numId w:val="1"/>
        </w:numPr>
      </w:pPr>
      <w:r>
        <w:t>Setup up the level instrument near the forms and adjust it to level.</w:t>
      </w:r>
    </w:p>
    <w:p w14:paraId="7FFC83BF" w14:textId="5E020142" w:rsidR="00132629" w:rsidRDefault="00132629" w:rsidP="00E75A06">
      <w:pPr>
        <w:pStyle w:val="ListParagraph"/>
        <w:numPr>
          <w:ilvl w:val="0"/>
          <w:numId w:val="1"/>
        </w:numPr>
      </w:pPr>
      <w:r>
        <w:t xml:space="preserve">Level the first (top) side.  Take a measurement with the level in one corner and then a second in the other corner.   Adjust the stakes until the readings are the same.   </w:t>
      </w:r>
    </w:p>
    <w:p w14:paraId="51F244EA" w14:textId="6F89CCA4" w:rsidR="00132629" w:rsidRDefault="00095BE9" w:rsidP="00E75A06">
      <w:pPr>
        <w:pStyle w:val="ListParagraph"/>
        <w:numPr>
          <w:ilvl w:val="0"/>
          <w:numId w:val="1"/>
        </w:numPr>
      </w:pPr>
      <w:r>
        <w:t xml:space="preserve">Now go to a lower corner and adjust the form on the stake until the reading is 4” (our fall) greater than the top.  </w:t>
      </w:r>
    </w:p>
    <w:p w14:paraId="147C9C3A" w14:textId="66DCA6A9" w:rsidR="00095BE9" w:rsidRDefault="00095BE9" w:rsidP="00E75A06">
      <w:pPr>
        <w:pStyle w:val="ListParagraph"/>
        <w:numPr>
          <w:ilvl w:val="0"/>
          <w:numId w:val="1"/>
        </w:numPr>
      </w:pPr>
      <w:r>
        <w:t xml:space="preserve">Repeat with at the other lower corner. </w:t>
      </w:r>
    </w:p>
    <w:p w14:paraId="39F286FF" w14:textId="44B99525" w:rsidR="00F44C6A" w:rsidRDefault="00F44C6A" w:rsidP="00E75A06">
      <w:pPr>
        <w:pStyle w:val="ListParagraph"/>
        <w:numPr>
          <w:ilvl w:val="0"/>
          <w:numId w:val="1"/>
        </w:numPr>
      </w:pPr>
      <w:r>
        <w:t xml:space="preserve">Now double check square and all of the readings.  Adjust as necessary. </w:t>
      </w:r>
    </w:p>
    <w:p w14:paraId="090F1E6B" w14:textId="5DDFD422" w:rsidR="00095BE9" w:rsidRDefault="00F44C6A" w:rsidP="00095BE9">
      <w:r>
        <w:t>Optiona</w:t>
      </w:r>
      <w:r w:rsidR="00C92568">
        <w:t>l</w:t>
      </w:r>
      <w:r>
        <w:t>:</w:t>
      </w:r>
    </w:p>
    <w:p w14:paraId="387639B6" w14:textId="3F605431" w:rsidR="00F44C6A" w:rsidRDefault="00F44C6A" w:rsidP="00095BE9">
      <w:r>
        <w:t xml:space="preserve">Computer the </w:t>
      </w:r>
      <w:r w:rsidR="00C92568">
        <w:t xml:space="preserve">number of yards on concrete required.  Assume the slab is 4” thick.   Round up to the nearest ½ cubic yard. </w:t>
      </w:r>
      <w:r w:rsidR="00213D42">
        <w:t xml:space="preserve">  Useful information:  27 cubic feet=2 cubic yard. </w:t>
      </w:r>
    </w:p>
    <w:p w14:paraId="77FCDA2A" w14:textId="23AEFA66" w:rsidR="00095BE9" w:rsidRDefault="00095BE9">
      <w:r>
        <w:br w:type="page"/>
      </w:r>
    </w:p>
    <w:p w14:paraId="0AC8F293" w14:textId="0DF41B8E" w:rsidR="00095BE9" w:rsidRDefault="00102AFC" w:rsidP="00095BE9">
      <w:r>
        <w:rPr>
          <w:noProof/>
        </w:rPr>
        <w:lastRenderedPageBreak/>
        <mc:AlternateContent>
          <mc:Choice Requires="wpg">
            <w:drawing>
              <wp:anchor distT="0" distB="0" distL="114300" distR="114300" simplePos="0" relativeHeight="251659264" behindDoc="0" locked="0" layoutInCell="1" allowOverlap="1" wp14:anchorId="68D1DC58" wp14:editId="60059FB3">
                <wp:simplePos x="0" y="0"/>
                <wp:positionH relativeFrom="column">
                  <wp:posOffset>4912242</wp:posOffset>
                </wp:positionH>
                <wp:positionV relativeFrom="paragraph">
                  <wp:posOffset>3763926</wp:posOffset>
                </wp:positionV>
                <wp:extent cx="967770" cy="4460875"/>
                <wp:effectExtent l="0" t="0" r="3810" b="0"/>
                <wp:wrapSquare wrapText="bothSides"/>
                <wp:docPr id="13" name="Group 13"/>
                <wp:cNvGraphicFramePr/>
                <a:graphic xmlns:a="http://schemas.openxmlformats.org/drawingml/2006/main">
                  <a:graphicData uri="http://schemas.microsoft.com/office/word/2010/wordprocessingGroup">
                    <wpg:wgp>
                      <wpg:cNvGrpSpPr/>
                      <wpg:grpSpPr>
                        <a:xfrm>
                          <a:off x="0" y="0"/>
                          <a:ext cx="967770" cy="4460875"/>
                          <a:chOff x="0" y="0"/>
                          <a:chExt cx="967770" cy="4460875"/>
                        </a:xfrm>
                      </wpg:grpSpPr>
                      <pic:pic xmlns:pic="http://schemas.openxmlformats.org/drawingml/2006/picture">
                        <pic:nvPicPr>
                          <pic:cNvPr id="1" name="Picture 1" descr="AdirPro 14 in. 22X Automatic Speed Line Optical Builders Transit Level Kit  With Tripod and Grade Rod 714-22-PK1"/>
                          <pic:cNvPicPr>
                            <a:picLocks noChangeAspect="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343565" y="0"/>
                            <a:ext cx="624205" cy="4460875"/>
                          </a:xfrm>
                          <a:prstGeom prst="rect">
                            <a:avLst/>
                          </a:prstGeom>
                          <a:noFill/>
                          <a:ln>
                            <a:noFill/>
                          </a:ln>
                          <a:extLst>
                            <a:ext uri="{53640926-AAD7-44D8-BBD7-CCE9431645EC}">
                              <a14:shadowObscured xmlns:a14="http://schemas.microsoft.com/office/drawing/2010/main"/>
                            </a:ext>
                          </a:extLst>
                        </pic:spPr>
                      </pic:pic>
                      <wps:wsp>
                        <wps:cNvPr id="2" name="AutoShape 25"/>
                        <wps:cNvCnPr>
                          <a:cxnSpLocks noChangeShapeType="1"/>
                        </wps:cNvCnPr>
                        <wps:spPr bwMode="auto">
                          <a:xfrm>
                            <a:off x="0" y="2522574"/>
                            <a:ext cx="457200" cy="0"/>
                          </a:xfrm>
                          <a:prstGeom prst="straightConnector1">
                            <a:avLst/>
                          </a:prstGeom>
                          <a:noFill/>
                          <a:ln w="50800">
                            <a:solidFill>
                              <a:srgbClr val="C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16D22521" id="Group 13" o:spid="_x0000_s1026" style="position:absolute;margin-left:386.8pt;margin-top:296.35pt;width:76.2pt;height:351.25pt;z-index:251659264" coordsize="9677,446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dirPro 14 in. 22X Automatic Speed Line Optical Builders Transit Level Kit  With Tripod and Grade Rod 714-22-PK1" style="position:absolute;left:3435;width:6242;height:446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">
                  <v:imagedata r:id="rId14" o:title="AdirPro 14 in"/>
                </v:shape>
                <v:shapetype id="_x0000_t32" coordsize="21600,21600" o:spt="32" o:oned="t" path="m,l21600,21600e" filled="f">
                  <v:path arrowok="t" fillok="f" o:connecttype="none"/>
                  <o:lock v:ext="edit" shapetype="t"/>
                </v:shapetype>
                <v:shape id="AutoShape 25" o:spid="_x0000_s1028" type="#_x0000_t32" style="position:absolute;top:25225;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" strokecolor="#c00000" strokeweight="4pt">
                  <v:stroke endarrow="block"/>
                </v:shape>
                <w10:wrap type="square"/>
              </v:group>
            </w:pict>
          </mc:Fallback>
        </mc:AlternateContent>
      </w:r>
      <w:r w:rsidR="002E0F41">
        <w:rPr>
          <w:noProof/>
        </w:rPr>
        <mc:AlternateContent>
          <mc:Choice Requires="wpg">
            <w:drawing>
              <wp:inline distT="0" distB="0" distL="0" distR="0" wp14:anchorId="2584FFD1" wp14:editId="604F8AFD">
                <wp:extent cx="5657850" cy="3686175"/>
                <wp:effectExtent l="0" t="0" r="0" b="0"/>
                <wp:docPr id="3"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7850" cy="3686175"/>
                          <a:chOff x="2070" y="3240"/>
                          <a:chExt cx="8910" cy="5805"/>
                        </a:xfrm>
                      </wpg:grpSpPr>
                      <wps:wsp>
                        <wps:cNvPr id="4" name="Text Box 16"/>
                        <wps:cNvSpPr txBox="1">
                          <a:spLocks noChangeArrowheads="1"/>
                        </wps:cNvSpPr>
                        <wps:spPr bwMode="auto">
                          <a:xfrm>
                            <a:off x="2340" y="3240"/>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8B813" w14:textId="77777777" w:rsidR="00CB404F" w:rsidRDefault="00CB404F" w:rsidP="00CB404F">
                              <w:pPr>
                                <w:pStyle w:val="NoSpacing"/>
                              </w:pPr>
                              <w:r>
                                <w:t>A</w:t>
                              </w:r>
                            </w:p>
                            <w:p w14:paraId="484A9562" w14:textId="77777777" w:rsidR="00CB404F" w:rsidRDefault="00CB404F" w:rsidP="00CB404F"/>
                          </w:txbxContent>
                        </wps:txbx>
                        <wps:bodyPr rot="0" vert="horz" wrap="square" lIns="91440" tIns="45720" rIns="91440" bIns="45720" anchor="t" anchorCtr="0" upright="1">
                          <a:noAutofit/>
                        </wps:bodyPr>
                      </wps:wsp>
                      <wps:wsp>
                        <wps:cNvPr id="5" name="Text Box 17"/>
                        <wps:cNvSpPr txBox="1">
                          <a:spLocks noChangeArrowheads="1"/>
                        </wps:cNvSpPr>
                        <wps:spPr bwMode="auto">
                          <a:xfrm>
                            <a:off x="2070" y="8505"/>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519A67" w14:textId="77777777" w:rsidR="00CB404F" w:rsidRDefault="00CB404F" w:rsidP="00CB404F">
                              <w:pPr>
                                <w:pStyle w:val="NoSpacing"/>
                              </w:pPr>
                              <w:r>
                                <w:t>B</w:t>
                              </w:r>
                            </w:p>
                          </w:txbxContent>
                        </wps:txbx>
                        <wps:bodyPr rot="0" vert="horz" wrap="square" lIns="91440" tIns="45720" rIns="91440" bIns="45720" anchor="t" anchorCtr="0" upright="1">
                          <a:noAutofit/>
                        </wps:bodyPr>
                      </wps:wsp>
                      <wps:wsp>
                        <wps:cNvPr id="6" name="Text Box 18"/>
                        <wps:cNvSpPr txBox="1">
                          <a:spLocks noChangeArrowheads="1"/>
                        </wps:cNvSpPr>
                        <wps:spPr bwMode="auto">
                          <a:xfrm>
                            <a:off x="9900" y="3240"/>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9D5E67" w14:textId="77777777" w:rsidR="00CB404F" w:rsidRDefault="00CB404F" w:rsidP="00CB404F">
                              <w:pPr>
                                <w:pStyle w:val="NoSpacing"/>
                              </w:pPr>
                              <w:r>
                                <w:t>D</w:t>
                              </w:r>
                            </w:p>
                          </w:txbxContent>
                        </wps:txbx>
                        <wps:bodyPr rot="0" vert="horz" wrap="square" lIns="91440" tIns="45720" rIns="91440" bIns="45720" anchor="t" anchorCtr="0" upright="1">
                          <a:noAutofit/>
                        </wps:bodyPr>
                      </wps:wsp>
                      <wps:wsp>
                        <wps:cNvPr id="7" name="Text Box 19"/>
                        <wps:cNvSpPr txBox="1">
                          <a:spLocks noChangeArrowheads="1"/>
                        </wps:cNvSpPr>
                        <wps:spPr bwMode="auto">
                          <a:xfrm>
                            <a:off x="10260" y="8460"/>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B4800" w14:textId="77777777" w:rsidR="00CB404F" w:rsidRDefault="00CB404F" w:rsidP="00CB404F">
                              <w:pPr>
                                <w:pStyle w:val="NoSpacing"/>
                              </w:pPr>
                              <w:r>
                                <w:t>C</w:t>
                              </w:r>
                            </w:p>
                          </w:txbxContent>
                        </wps:txbx>
                        <wps:bodyPr rot="0" vert="horz" wrap="square" lIns="91440" tIns="45720" rIns="91440" bIns="45720" anchor="t" anchorCtr="0" upright="1">
                          <a:noAutofit/>
                        </wps:bodyPr>
                      </wps:wsp>
                      <wps:wsp>
                        <wps:cNvPr id="8" name="Oval 20"/>
                        <wps:cNvSpPr>
                          <a:spLocks noChangeArrowheads="1"/>
                        </wps:cNvSpPr>
                        <wps:spPr bwMode="auto">
                          <a:xfrm>
                            <a:off x="2160" y="4140"/>
                            <a:ext cx="180" cy="180"/>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9" name="Oval 21"/>
                        <wps:cNvSpPr>
                          <a:spLocks noChangeArrowheads="1"/>
                        </wps:cNvSpPr>
                        <wps:spPr bwMode="auto">
                          <a:xfrm>
                            <a:off x="2160" y="8100"/>
                            <a:ext cx="180" cy="180"/>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0" name="Oval 22"/>
                        <wps:cNvSpPr>
                          <a:spLocks noChangeArrowheads="1"/>
                        </wps:cNvSpPr>
                        <wps:spPr bwMode="auto">
                          <a:xfrm>
                            <a:off x="10620" y="3960"/>
                            <a:ext cx="180" cy="180"/>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1" name="Oval 23"/>
                        <wps:cNvSpPr>
                          <a:spLocks noChangeArrowheads="1"/>
                        </wps:cNvSpPr>
                        <wps:spPr bwMode="auto">
                          <a:xfrm>
                            <a:off x="10620" y="8280"/>
                            <a:ext cx="180" cy="180"/>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2" name="Rectangle 24"/>
                        <wps:cNvSpPr>
                          <a:spLocks noChangeArrowheads="1"/>
                        </wps:cNvSpPr>
                        <wps:spPr bwMode="auto">
                          <a:xfrm>
                            <a:off x="2325" y="3885"/>
                            <a:ext cx="8280" cy="455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inline>
            </w:drawing>
          </mc:Choice>
          <mc:Fallback>
            <w:pict>
              <v:group w14:anchorId="2584FFD1" id="Group 15" o:spid="_x0000_s1026" style="width:445.5pt;height:290.25pt;mso-position-horizontal-relative:char;mso-position-vertical-relative:line" coordorigin="2070,3240" coordsize="8910,5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">
                <v:shapetype id="_x0000_t202" coordsize="21600,21600" o:spt="202" path="m,l,21600r21600,l21600,xe">
                  <v:stroke joinstyle="miter"/>
                  <v:path gradientshapeok="t" o:connecttype="rect"/>
                </v:shapetype>
                <v:shape id="Text Box 16" o:spid="_x0000_s1027" type="#_x0000_t202" style="position:absolute;left:2340;top:324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6DC8B813" w14:textId="77777777" w:rsidR="00CB404F" w:rsidRDefault="00CB404F" w:rsidP="00CB404F">
                        <w:pPr>
                          <w:pStyle w:val="NoSpacing"/>
                        </w:pPr>
                        <w:r>
                          <w:t>A</w:t>
                        </w:r>
                      </w:p>
                      <w:p w14:paraId="484A9562" w14:textId="77777777" w:rsidR="00CB404F" w:rsidRDefault="00CB404F" w:rsidP="00CB404F"/>
                    </w:txbxContent>
                  </v:textbox>
                </v:shape>
                <v:shape id="Text Box 17" o:spid="_x0000_s1028" type="#_x0000_t202" style="position:absolute;left:2070;top:8505;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70519A67" w14:textId="77777777" w:rsidR="00CB404F" w:rsidRDefault="00CB404F" w:rsidP="00CB404F">
                        <w:pPr>
                          <w:pStyle w:val="NoSpacing"/>
                        </w:pPr>
                        <w:r>
                          <w:t>B</w:t>
                        </w:r>
                      </w:p>
                    </w:txbxContent>
                  </v:textbox>
                </v:shape>
                <v:shape id="Text Box 18" o:spid="_x0000_s1029" type="#_x0000_t202" style="position:absolute;left:9900;top:324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059D5E67" w14:textId="77777777" w:rsidR="00CB404F" w:rsidRDefault="00CB404F" w:rsidP="00CB404F">
                        <w:pPr>
                          <w:pStyle w:val="NoSpacing"/>
                        </w:pPr>
                        <w:r>
                          <w:t>D</w:t>
                        </w:r>
                      </w:p>
                    </w:txbxContent>
                  </v:textbox>
                </v:shape>
                <v:shape id="Text Box 19" o:spid="_x0000_s1030" type="#_x0000_t202" style="position:absolute;left:10260;top:846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013B4800" w14:textId="77777777" w:rsidR="00CB404F" w:rsidRDefault="00CB404F" w:rsidP="00CB404F">
                        <w:pPr>
                          <w:pStyle w:val="NoSpacing"/>
                        </w:pPr>
                        <w:r>
                          <w:t>C</w:t>
                        </w:r>
                      </w:p>
                    </w:txbxContent>
                  </v:textbox>
                </v:shape>
                <v:oval id="Oval 20" o:spid="_x0000_s1031" style="position:absolute;left:2160;top:4140;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" fillcolor="black [3213]"/>
                <v:oval id="Oval 21" o:spid="_x0000_s1032" style="position:absolute;left:2160;top:8100;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" fillcolor="black [3213]"/>
                <v:oval id="Oval 22" o:spid="_x0000_s1033" style="position:absolute;left:10620;top:3960;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" fillcolor="black [3213]"/>
                <v:oval id="Oval 23" o:spid="_x0000_s1034" style="position:absolute;left:10620;top:8280;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" fillcolor="black [3213]"/>
                <v:rect id="Rectangle 24" o:spid="_x0000_s1035" style="position:absolute;left:2325;top:3885;width:8280;height:4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w10:anchorlock/>
              </v:group>
            </w:pict>
          </mc:Fallback>
        </mc:AlternateContent>
      </w:r>
    </w:p>
    <w:p w14:paraId="390ABB34" w14:textId="628B8967" w:rsidR="00E75A06" w:rsidRDefault="003D08B5" w:rsidP="00464C0D">
      <w:pPr>
        <w:pStyle w:val="Heading1"/>
      </w:pPr>
      <w:r>
        <w:t>Questions</w:t>
      </w:r>
    </w:p>
    <w:p w14:paraId="2AF9498E" w14:textId="0569E6D7" w:rsidR="003D08B5" w:rsidRDefault="00CB404F" w:rsidP="00CB404F">
      <w:pPr>
        <w:pStyle w:val="ListParagraph"/>
        <w:numPr>
          <w:ilvl w:val="0"/>
          <w:numId w:val="3"/>
        </w:numPr>
      </w:pPr>
      <w:r>
        <w:t>What is the fall you will be using</w:t>
      </w:r>
      <w:r w:rsidR="00807F4B">
        <w:t xml:space="preserve"> for this slab</w:t>
      </w:r>
      <w:r>
        <w:t>?</w:t>
      </w:r>
    </w:p>
    <w:p w14:paraId="4AC96786" w14:textId="4048DFD4" w:rsidR="00C04B4B" w:rsidRDefault="00C04B4B" w:rsidP="00C04B4B">
      <w:pPr>
        <w:pStyle w:val="ListParagraph"/>
      </w:pPr>
      <w:r>
        <w:t>________________________________________________________</w:t>
      </w:r>
    </w:p>
    <w:p w14:paraId="33327FCB" w14:textId="349A5106" w:rsidR="00672761" w:rsidRDefault="00672761" w:rsidP="00CB404F">
      <w:pPr>
        <w:pStyle w:val="ListParagraph"/>
        <w:numPr>
          <w:ilvl w:val="0"/>
          <w:numId w:val="3"/>
        </w:numPr>
      </w:pPr>
      <w:r>
        <w:t xml:space="preserve">What is the reading of the rod shown to the right? </w:t>
      </w:r>
    </w:p>
    <w:p w14:paraId="15C58412" w14:textId="63EE2E5F" w:rsidR="00C04B4B" w:rsidRDefault="00C04B4B" w:rsidP="00C04B4B">
      <w:pPr>
        <w:pStyle w:val="ListParagraph"/>
      </w:pPr>
      <w:r>
        <w:t>________________________________________________________</w:t>
      </w:r>
    </w:p>
    <w:p w14:paraId="7AD3F5D0" w14:textId="1E40967C" w:rsidR="00CB404F" w:rsidRDefault="00CB404F" w:rsidP="00CB404F">
      <w:pPr>
        <w:pStyle w:val="ListParagraph"/>
        <w:numPr>
          <w:ilvl w:val="0"/>
          <w:numId w:val="3"/>
        </w:numPr>
      </w:pPr>
      <w:r>
        <w:t>Which fall is steeper (slopes more)</w:t>
      </w:r>
      <w:r w:rsidR="00807F4B">
        <w:t>, 1/8”/foot or ¼”/foot?</w:t>
      </w:r>
    </w:p>
    <w:p w14:paraId="55685931" w14:textId="77777777" w:rsidR="00C04B4B" w:rsidRDefault="00C04B4B" w:rsidP="00C04B4B">
      <w:pPr>
        <w:pStyle w:val="ListParagraph"/>
      </w:pPr>
      <w:r>
        <w:t>________________________________________________________</w:t>
      </w:r>
    </w:p>
    <w:p w14:paraId="7FC5A1E9" w14:textId="0DF412F6" w:rsidR="00807F4B" w:rsidRDefault="00807F4B" w:rsidP="00CB404F">
      <w:pPr>
        <w:pStyle w:val="ListParagraph"/>
        <w:numPr>
          <w:ilvl w:val="0"/>
          <w:numId w:val="3"/>
        </w:numPr>
      </w:pPr>
      <w:r>
        <w:t xml:space="preserve">If you take rod readings of 5’ 4” and 5’ 6” which point is lower?  </w:t>
      </w:r>
    </w:p>
    <w:p w14:paraId="1F327E8D" w14:textId="6997BBEA" w:rsidR="00C04B4B" w:rsidRDefault="00C04B4B" w:rsidP="00C04B4B">
      <w:pPr>
        <w:pStyle w:val="ListParagraph"/>
      </w:pPr>
      <w:r>
        <w:t>________________________________________________________</w:t>
      </w:r>
    </w:p>
    <w:p w14:paraId="7415476A" w14:textId="2582D9A9" w:rsidR="00807F4B" w:rsidRDefault="00213D42" w:rsidP="00CB404F">
      <w:pPr>
        <w:pStyle w:val="ListParagraph"/>
        <w:numPr>
          <w:ilvl w:val="0"/>
          <w:numId w:val="3"/>
        </w:numPr>
      </w:pPr>
      <w:r>
        <w:t xml:space="preserve">The top of a 20’ driveway has a rod reading of 5’ 4.25” and the bottom has a rod reading of 5’ 6.75” what is the slope in inches/foot? </w:t>
      </w:r>
    </w:p>
    <w:p w14:paraId="6F2DA137" w14:textId="144D1D05" w:rsidR="00C04B4B" w:rsidRDefault="00C04B4B" w:rsidP="00C04B4B">
      <w:pPr>
        <w:pStyle w:val="ListParagraph"/>
      </w:pPr>
      <w:r>
        <w:t>________________________________________________________</w:t>
      </w:r>
    </w:p>
    <w:p w14:paraId="6EAF00DB" w14:textId="5DC091F0" w:rsidR="00213D42" w:rsidRDefault="00102AFC" w:rsidP="00102AFC">
      <w:pPr>
        <w:pStyle w:val="ListParagraph"/>
        <w:numPr>
          <w:ilvl w:val="0"/>
          <w:numId w:val="3"/>
        </w:numPr>
      </w:pPr>
      <w:r>
        <w:t xml:space="preserve">Why is it important to not move the level between readings? </w:t>
      </w:r>
    </w:p>
    <w:p w14:paraId="33DD43E2" w14:textId="77777777" w:rsidR="00102AFC" w:rsidRDefault="00102AFC" w:rsidP="00102AFC">
      <w:pPr>
        <w:pStyle w:val="ListParagraph"/>
      </w:pPr>
      <w:r>
        <w:t>________________________________________________________</w:t>
      </w:r>
    </w:p>
    <w:p w14:paraId="4A821409" w14:textId="77777777" w:rsidR="00102AFC" w:rsidRDefault="00102AFC" w:rsidP="00102AFC">
      <w:pPr>
        <w:pStyle w:val="ListParagraph"/>
      </w:pPr>
      <w:r>
        <w:t>________________________________________________________</w:t>
      </w:r>
    </w:p>
    <w:p w14:paraId="7B477C6D" w14:textId="77777777" w:rsidR="00102AFC" w:rsidRDefault="00102AFC" w:rsidP="00102AFC">
      <w:pPr>
        <w:pStyle w:val="ListParagraph"/>
      </w:pPr>
      <w:r>
        <w:t>________________________________________________________</w:t>
      </w:r>
    </w:p>
    <w:p w14:paraId="3FAB90C2" w14:textId="77777777" w:rsidR="00102AFC" w:rsidRDefault="00102AFC" w:rsidP="00102AFC">
      <w:pPr>
        <w:pStyle w:val="ListParagraph"/>
      </w:pPr>
    </w:p>
    <w:p w14:paraId="77194918" w14:textId="6521C38C" w:rsidR="00C04B4B" w:rsidRDefault="005D16B1">
      <w:pPr>
        <w:rPr>
          <w:noProof/>
        </w:rPr>
      </w:pPr>
      <w:r>
        <w:br w:type="page"/>
      </w:r>
    </w:p>
    <w:p w14:paraId="3A1CFB20" w14:textId="29086BF7" w:rsidR="003D08B5" w:rsidRDefault="003D08B5" w:rsidP="00C61215">
      <w:pPr>
        <w:pStyle w:val="Heading1"/>
      </w:pPr>
      <w:r>
        <w:lastRenderedPageBreak/>
        <w:t>Teac</w:t>
      </w:r>
      <w:r w:rsidR="00C61215">
        <w:t>h</w:t>
      </w:r>
      <w:r>
        <w:t>ing Notes</w:t>
      </w:r>
    </w:p>
    <w:p w14:paraId="7F2BA0A7" w14:textId="6B05925C" w:rsidR="00C61215" w:rsidRDefault="00C61215" w:rsidP="00213D42">
      <w:pPr>
        <w:pStyle w:val="ListParagraph"/>
        <w:numPr>
          <w:ilvl w:val="0"/>
          <w:numId w:val="4"/>
        </w:numPr>
      </w:pPr>
      <w:r>
        <w:t xml:space="preserve">If kept straight forms can be reused.   2x6 forms can be used.  </w:t>
      </w:r>
    </w:p>
    <w:p w14:paraId="63C90B80" w14:textId="443EB1F1" w:rsidR="00C61215" w:rsidRDefault="00C61215" w:rsidP="00213D42">
      <w:pPr>
        <w:pStyle w:val="ListParagraph"/>
        <w:numPr>
          <w:ilvl w:val="0"/>
          <w:numId w:val="4"/>
        </w:numPr>
      </w:pPr>
      <w:r>
        <w:t>Stakes can be made from 1 ½” x ¼” steel or purchased.   Flat stakes are easier to use than round stakes.</w:t>
      </w:r>
    </w:p>
    <w:p w14:paraId="343D33E8" w14:textId="06DAC6ED" w:rsidR="00C61215" w:rsidRDefault="00807F4B" w:rsidP="00213D42">
      <w:pPr>
        <w:pStyle w:val="ListParagraph"/>
        <w:numPr>
          <w:ilvl w:val="0"/>
          <w:numId w:val="4"/>
        </w:numPr>
      </w:pPr>
      <w:r>
        <w:t>Students can work in smaller team</w:t>
      </w:r>
      <w:r w:rsidR="00212093">
        <w:t>s</w:t>
      </w:r>
      <w:r>
        <w:t xml:space="preserve"> if you have more than one set of forms and levels.</w:t>
      </w:r>
    </w:p>
    <w:p w14:paraId="6273DA80" w14:textId="42C4C25F" w:rsidR="00807F4B" w:rsidRDefault="00807F4B" w:rsidP="00213D42">
      <w:pPr>
        <w:pStyle w:val="ListParagraph"/>
        <w:numPr>
          <w:ilvl w:val="0"/>
          <w:numId w:val="4"/>
        </w:numPr>
      </w:pPr>
      <w:r>
        <w:t xml:space="preserve">You can use different types of levels.   </w:t>
      </w:r>
    </w:p>
    <w:p w14:paraId="11619DFE" w14:textId="290DADAE" w:rsidR="00807F4B" w:rsidRDefault="00807F4B" w:rsidP="00213D42">
      <w:pPr>
        <w:pStyle w:val="ListParagraph"/>
        <w:numPr>
          <w:ilvl w:val="0"/>
          <w:numId w:val="4"/>
        </w:numPr>
      </w:pPr>
      <w:r>
        <w:t xml:space="preserve">Students can </w:t>
      </w:r>
      <w:r w:rsidR="00213D42">
        <w:t xml:space="preserve">also measure existing forms (or slabs) and compute the slope. </w:t>
      </w:r>
    </w:p>
    <w:p w14:paraId="01BA823F" w14:textId="019CD7AB" w:rsidR="003D08B5" w:rsidRDefault="00213D42" w:rsidP="00213D42">
      <w:pPr>
        <w:pStyle w:val="ListParagraph"/>
        <w:numPr>
          <w:ilvl w:val="0"/>
          <w:numId w:val="4"/>
        </w:numPr>
      </w:pPr>
      <w:r>
        <w:t xml:space="preserve">This activity is easily connected to a concrete unit. </w:t>
      </w:r>
    </w:p>
    <w:p w14:paraId="790A6826" w14:textId="4055B92A" w:rsidR="00977AF9" w:rsidRDefault="00977AF9" w:rsidP="00213D42">
      <w:pPr>
        <w:pStyle w:val="ListParagraph"/>
        <w:numPr>
          <w:ilvl w:val="0"/>
          <w:numId w:val="4"/>
        </w:numPr>
      </w:pPr>
      <w:r>
        <w:t xml:space="preserve">The activity is designed for use with a builder’s rod (feet and inches).   A 1” steel tape on a board will work as well.   If using a rod in feet and hundreds of feet convert the fall.  ¼”/foot = .02 feet/foot.  </w:t>
      </w:r>
    </w:p>
    <w:p w14:paraId="6B236388" w14:textId="7EA221EF" w:rsidR="003D08B5" w:rsidRDefault="003D08B5"/>
    <w:sectPr w:rsidR="003D08B5" w:rsidSect="00DC59D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2186" w14:textId="77777777" w:rsidR="00992739" w:rsidRDefault="00992739" w:rsidP="00CD71D0">
      <w:pPr>
        <w:spacing w:after="0" w:line="240" w:lineRule="auto"/>
      </w:pPr>
      <w:r>
        <w:separator/>
      </w:r>
    </w:p>
  </w:endnote>
  <w:endnote w:type="continuationSeparator" w:id="0">
    <w:p w14:paraId="74DA90E8" w14:textId="77777777" w:rsidR="00992739" w:rsidRDefault="00992739"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2177" w14:textId="77777777" w:rsidR="00056BCD" w:rsidRDefault="00056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6C2DC024"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056BCD">
      <w:rPr>
        <w:noProof/>
      </w:rPr>
      <w:t>4/16/2022</w:t>
    </w:r>
    <w:r w:rsidR="003C5B2F">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3C77F" w14:textId="77777777" w:rsidR="00056BCD" w:rsidRDefault="00056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4EC7C" w14:textId="77777777" w:rsidR="00992739" w:rsidRDefault="00992739" w:rsidP="00CD71D0">
      <w:pPr>
        <w:spacing w:after="0" w:line="240" w:lineRule="auto"/>
      </w:pPr>
      <w:r>
        <w:separator/>
      </w:r>
    </w:p>
  </w:footnote>
  <w:footnote w:type="continuationSeparator" w:id="0">
    <w:p w14:paraId="4934174F" w14:textId="77777777" w:rsidR="00992739" w:rsidRDefault="00992739"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0492" w14:textId="77777777" w:rsidR="00056BCD" w:rsidRDefault="00056B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8F633" w14:textId="06648628" w:rsidR="00056BCD" w:rsidRDefault="00056BCD" w:rsidP="00056BCD">
    <w:pPr>
      <w:pStyle w:val="Header"/>
    </w:pPr>
    <w:r>
      <w:t xml:space="preserve">Oregon FFA </w:t>
    </w:r>
    <w:r>
      <w:tab/>
      <w:t>Surveying</w:t>
    </w:r>
    <w:r>
      <w:tab/>
    </w:r>
    <w:r>
      <w:fldChar w:fldCharType="begin"/>
    </w:r>
    <w:r>
      <w:instrText xml:space="preserve"> STYLEREF  Title  \* MERGEFORMAT </w:instrText>
    </w:r>
    <w:r>
      <w:fldChar w:fldCharType="separate"/>
    </w:r>
    <w:r>
      <w:rPr>
        <w:noProof/>
      </w:rPr>
      <w:t>Setting Forms to Grade</w:t>
    </w:r>
    <w:r>
      <w:fldChar w:fldCharType="end"/>
    </w:r>
    <w:r>
      <w:t xml:space="preserve"> Activity</w:t>
    </w:r>
  </w:p>
  <w:p w14:paraId="4507AA04" w14:textId="77777777" w:rsidR="00CD71D0" w:rsidRDefault="00CD7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FF1F" w14:textId="77777777" w:rsidR="00056BCD" w:rsidRDefault="00056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466E8"/>
    <w:multiLevelType w:val="hybridMultilevel"/>
    <w:tmpl w:val="6030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C3EB6"/>
    <w:multiLevelType w:val="hybridMultilevel"/>
    <w:tmpl w:val="6B6EE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6B15CD"/>
    <w:multiLevelType w:val="hybridMultilevel"/>
    <w:tmpl w:val="ABD82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D0714"/>
    <w:multiLevelType w:val="hybridMultilevel"/>
    <w:tmpl w:val="728E4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4094F"/>
    <w:multiLevelType w:val="hybridMultilevel"/>
    <w:tmpl w:val="A56A5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5915C0"/>
    <w:multiLevelType w:val="hybridMultilevel"/>
    <w:tmpl w:val="2534B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510053">
    <w:abstractNumId w:val="32"/>
  </w:num>
  <w:num w:numId="2" w16cid:durableId="532883076">
    <w:abstractNumId w:val="21"/>
  </w:num>
  <w:num w:numId="3" w16cid:durableId="1688143260">
    <w:abstractNumId w:val="15"/>
  </w:num>
  <w:num w:numId="4" w16cid:durableId="320041939">
    <w:abstractNumId w:val="13"/>
  </w:num>
  <w:num w:numId="5" w16cid:durableId="1238786984">
    <w:abstractNumId w:val="24"/>
  </w:num>
  <w:num w:numId="6" w16cid:durableId="1532037393">
    <w:abstractNumId w:val="27"/>
  </w:num>
  <w:num w:numId="7" w16cid:durableId="1269655105">
    <w:abstractNumId w:val="14"/>
  </w:num>
  <w:num w:numId="8" w16cid:durableId="1093161213">
    <w:abstractNumId w:val="29"/>
  </w:num>
  <w:num w:numId="9" w16cid:durableId="1867138649">
    <w:abstractNumId w:val="11"/>
  </w:num>
  <w:num w:numId="10" w16cid:durableId="1619291114">
    <w:abstractNumId w:val="3"/>
  </w:num>
  <w:num w:numId="11" w16cid:durableId="234248285">
    <w:abstractNumId w:val="16"/>
  </w:num>
  <w:num w:numId="12" w16cid:durableId="709308004">
    <w:abstractNumId w:val="28"/>
  </w:num>
  <w:num w:numId="13" w16cid:durableId="33119727">
    <w:abstractNumId w:val="33"/>
  </w:num>
  <w:num w:numId="14" w16cid:durableId="1983919531">
    <w:abstractNumId w:val="23"/>
  </w:num>
  <w:num w:numId="15" w16cid:durableId="170072787">
    <w:abstractNumId w:val="6"/>
  </w:num>
  <w:num w:numId="16" w16cid:durableId="1739546439">
    <w:abstractNumId w:val="5"/>
  </w:num>
  <w:num w:numId="17" w16cid:durableId="1109665833">
    <w:abstractNumId w:val="18"/>
  </w:num>
  <w:num w:numId="18" w16cid:durableId="980622018">
    <w:abstractNumId w:val="7"/>
  </w:num>
  <w:num w:numId="19" w16cid:durableId="720783968">
    <w:abstractNumId w:val="10"/>
  </w:num>
  <w:num w:numId="20" w16cid:durableId="2001038560">
    <w:abstractNumId w:val="17"/>
  </w:num>
  <w:num w:numId="21" w16cid:durableId="1115753626">
    <w:abstractNumId w:val="26"/>
  </w:num>
  <w:num w:numId="22" w16cid:durableId="1316565486">
    <w:abstractNumId w:val="12"/>
  </w:num>
  <w:num w:numId="23" w16cid:durableId="1283463573">
    <w:abstractNumId w:val="8"/>
  </w:num>
  <w:num w:numId="24" w16cid:durableId="1664889169">
    <w:abstractNumId w:val="22"/>
  </w:num>
  <w:num w:numId="25" w16cid:durableId="885221321">
    <w:abstractNumId w:val="4"/>
  </w:num>
  <w:num w:numId="26" w16cid:durableId="1894730958">
    <w:abstractNumId w:val="0"/>
  </w:num>
  <w:num w:numId="27" w16cid:durableId="280889971">
    <w:abstractNumId w:val="9"/>
  </w:num>
  <w:num w:numId="28" w16cid:durableId="1864631475">
    <w:abstractNumId w:val="19"/>
  </w:num>
  <w:num w:numId="29" w16cid:durableId="1719087050">
    <w:abstractNumId w:val="30"/>
  </w:num>
  <w:num w:numId="30" w16cid:durableId="818496982">
    <w:abstractNumId w:val="20"/>
  </w:num>
  <w:num w:numId="31" w16cid:durableId="510609942">
    <w:abstractNumId w:val="25"/>
  </w:num>
  <w:num w:numId="32" w16cid:durableId="15231073">
    <w:abstractNumId w:val="2"/>
  </w:num>
  <w:num w:numId="33" w16cid:durableId="391198485">
    <w:abstractNumId w:val="1"/>
  </w:num>
  <w:num w:numId="34" w16cid:durableId="139520287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44"/>
    <w:rsid w:val="00056BCD"/>
    <w:rsid w:val="00095BE9"/>
    <w:rsid w:val="000E6131"/>
    <w:rsid w:val="00102AFC"/>
    <w:rsid w:val="00132629"/>
    <w:rsid w:val="00183F44"/>
    <w:rsid w:val="00207B0D"/>
    <w:rsid w:val="00212093"/>
    <w:rsid w:val="00213D42"/>
    <w:rsid w:val="00266CF0"/>
    <w:rsid w:val="002E0F41"/>
    <w:rsid w:val="003A273B"/>
    <w:rsid w:val="003C5B2F"/>
    <w:rsid w:val="003D08B5"/>
    <w:rsid w:val="00464C0D"/>
    <w:rsid w:val="005B549F"/>
    <w:rsid w:val="005D16B1"/>
    <w:rsid w:val="00654ECF"/>
    <w:rsid w:val="00672761"/>
    <w:rsid w:val="00726CDC"/>
    <w:rsid w:val="00807F4B"/>
    <w:rsid w:val="00977AF9"/>
    <w:rsid w:val="00992739"/>
    <w:rsid w:val="00A9258A"/>
    <w:rsid w:val="00C04B4B"/>
    <w:rsid w:val="00C61215"/>
    <w:rsid w:val="00C92568"/>
    <w:rsid w:val="00C94841"/>
    <w:rsid w:val="00CB404F"/>
    <w:rsid w:val="00CD71D0"/>
    <w:rsid w:val="00CE2A2C"/>
    <w:rsid w:val="00CF1F6C"/>
    <w:rsid w:val="00DC59D2"/>
    <w:rsid w:val="00E70329"/>
    <w:rsid w:val="00E75A06"/>
    <w:rsid w:val="00F4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BCD"/>
    <w:pPr>
      <w:spacing w:after="120"/>
    </w:pPr>
  </w:style>
  <w:style w:type="paragraph" w:styleId="Heading1">
    <w:name w:val="heading 1"/>
    <w:basedOn w:val="Normal"/>
    <w:next w:val="Normal"/>
    <w:link w:val="Heading1Char"/>
    <w:uiPriority w:val="9"/>
    <w:qFormat/>
    <w:rsid w:val="00056BCD"/>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056BCD"/>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056BCD"/>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rsid w:val="00056B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BCD"/>
  </w:style>
  <w:style w:type="paragraph" w:styleId="ListParagraph">
    <w:name w:val="List Paragraph"/>
    <w:basedOn w:val="Normal"/>
    <w:uiPriority w:val="34"/>
    <w:qFormat/>
    <w:rsid w:val="00056BCD"/>
    <w:pPr>
      <w:ind w:left="720"/>
      <w:contextualSpacing/>
    </w:pPr>
  </w:style>
  <w:style w:type="paragraph" w:styleId="NoSpacing">
    <w:name w:val="No Spacing"/>
    <w:link w:val="NoSpacingChar"/>
    <w:uiPriority w:val="1"/>
    <w:qFormat/>
    <w:rsid w:val="00056BCD"/>
    <w:pPr>
      <w:spacing w:after="0" w:line="240" w:lineRule="auto"/>
    </w:pPr>
  </w:style>
  <w:style w:type="character" w:customStyle="1" w:styleId="Heading1Char">
    <w:name w:val="Heading 1 Char"/>
    <w:basedOn w:val="DefaultParagraphFont"/>
    <w:link w:val="Heading1"/>
    <w:uiPriority w:val="9"/>
    <w:rsid w:val="00056BCD"/>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056BCD"/>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056BCD"/>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056B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6BCD"/>
  </w:style>
  <w:style w:type="paragraph" w:styleId="Footer">
    <w:name w:val="footer"/>
    <w:basedOn w:val="Normal"/>
    <w:link w:val="FooterChar"/>
    <w:uiPriority w:val="99"/>
    <w:unhideWhenUsed/>
    <w:rsid w:val="00056B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BCD"/>
  </w:style>
  <w:style w:type="character" w:customStyle="1" w:styleId="Heading2Char">
    <w:name w:val="Heading 2 Char"/>
    <w:basedOn w:val="DefaultParagraphFont"/>
    <w:link w:val="Heading2"/>
    <w:uiPriority w:val="9"/>
    <w:rsid w:val="00056BCD"/>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056BCD"/>
    <w:rPr>
      <w:rFonts w:asciiTheme="majorHAnsi" w:eastAsiaTheme="majorEastAsia" w:hAnsiTheme="majorHAnsi" w:cstheme="majorBidi"/>
      <w:sz w:val="24"/>
      <w:szCs w:val="24"/>
    </w:rPr>
  </w:style>
  <w:style w:type="table" w:styleId="TableGrid">
    <w:name w:val="Table Grid"/>
    <w:basedOn w:val="TableNormal"/>
    <w:uiPriority w:val="39"/>
    <w:rsid w:val="00056B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6BCD"/>
    <w:rPr>
      <w:color w:val="0563C1" w:themeColor="hyperlink"/>
      <w:u w:val="single"/>
    </w:rPr>
  </w:style>
  <w:style w:type="character" w:styleId="UnresolvedMention">
    <w:name w:val="Unresolved Mention"/>
    <w:basedOn w:val="DefaultParagraphFont"/>
    <w:uiPriority w:val="99"/>
    <w:semiHidden/>
    <w:unhideWhenUsed/>
    <w:rsid w:val="00056BCD"/>
    <w:rPr>
      <w:color w:val="605E5C"/>
      <w:shd w:val="clear" w:color="auto" w:fill="E1DFDD"/>
    </w:rPr>
  </w:style>
  <w:style w:type="paragraph" w:customStyle="1" w:styleId="Default">
    <w:name w:val="Default"/>
    <w:rsid w:val="00056BCD"/>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056BCD"/>
    <w:rPr>
      <w:sz w:val="16"/>
      <w:szCs w:val="16"/>
    </w:rPr>
  </w:style>
  <w:style w:type="paragraph" w:styleId="CommentText">
    <w:name w:val="annotation text"/>
    <w:basedOn w:val="Normal"/>
    <w:link w:val="CommentTextChar"/>
    <w:uiPriority w:val="99"/>
    <w:unhideWhenUsed/>
    <w:rsid w:val="00056BCD"/>
    <w:pPr>
      <w:spacing w:line="240" w:lineRule="auto"/>
    </w:pPr>
    <w:rPr>
      <w:sz w:val="20"/>
      <w:szCs w:val="20"/>
    </w:rPr>
  </w:style>
  <w:style w:type="character" w:customStyle="1" w:styleId="CommentTextChar">
    <w:name w:val="Comment Text Char"/>
    <w:basedOn w:val="DefaultParagraphFont"/>
    <w:link w:val="CommentText"/>
    <w:uiPriority w:val="99"/>
    <w:rsid w:val="00056BCD"/>
    <w:rPr>
      <w:sz w:val="20"/>
      <w:szCs w:val="20"/>
    </w:rPr>
  </w:style>
  <w:style w:type="paragraph" w:styleId="CommentSubject">
    <w:name w:val="annotation subject"/>
    <w:basedOn w:val="CommentText"/>
    <w:next w:val="CommentText"/>
    <w:link w:val="CommentSubjectChar"/>
    <w:uiPriority w:val="99"/>
    <w:semiHidden/>
    <w:unhideWhenUsed/>
    <w:rsid w:val="00056BCD"/>
    <w:rPr>
      <w:b/>
      <w:bCs/>
    </w:rPr>
  </w:style>
  <w:style w:type="character" w:customStyle="1" w:styleId="CommentSubjectChar">
    <w:name w:val="Comment Subject Char"/>
    <w:basedOn w:val="CommentTextChar"/>
    <w:link w:val="CommentSubject"/>
    <w:uiPriority w:val="99"/>
    <w:semiHidden/>
    <w:rsid w:val="00056BCD"/>
    <w:rPr>
      <w:b/>
      <w:bCs/>
      <w:sz w:val="20"/>
      <w:szCs w:val="20"/>
    </w:rPr>
  </w:style>
  <w:style w:type="character" w:styleId="FollowedHyperlink">
    <w:name w:val="FollowedHyperlink"/>
    <w:basedOn w:val="DefaultParagraphFont"/>
    <w:uiPriority w:val="99"/>
    <w:semiHidden/>
    <w:unhideWhenUsed/>
    <w:rsid w:val="00056BCD"/>
    <w:rPr>
      <w:color w:val="954F72" w:themeColor="followedHyperlink"/>
      <w:u w:val="single"/>
    </w:rPr>
  </w:style>
  <w:style w:type="character" w:customStyle="1" w:styleId="NoSpacingChar">
    <w:name w:val="No Spacing Char"/>
    <w:link w:val="NoSpacing"/>
    <w:uiPriority w:val="1"/>
    <w:rsid w:val="00212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Plan.docx</Template>
  <TotalTime>486</TotalTime>
  <Pages>3</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Michael Spiess</cp:lastModifiedBy>
  <cp:revision>7</cp:revision>
  <dcterms:created xsi:type="dcterms:W3CDTF">2022-03-26T12:48:00Z</dcterms:created>
  <dcterms:modified xsi:type="dcterms:W3CDTF">2022-09-06T12:43:00Z</dcterms:modified>
</cp:coreProperties>
</file>